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FA4C6" w14:textId="4F44DF62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180B78">
        <w:rPr>
          <w:b/>
          <w:noProof/>
          <w:color w:val="000000"/>
          <w:sz w:val="24"/>
          <w:lang w:val="de-DE"/>
        </w:rPr>
        <w:t>7</w:t>
      </w:r>
      <w:r>
        <w:rPr>
          <w:b/>
          <w:noProof/>
          <w:color w:val="000000"/>
          <w:sz w:val="24"/>
          <w:lang w:val="de-DE"/>
        </w:rPr>
        <w:tab/>
      </w:r>
      <w:r w:rsidR="00023C2A" w:rsidRPr="00023C2A">
        <w:rPr>
          <w:b/>
          <w:noProof/>
          <w:color w:val="000000"/>
          <w:sz w:val="24"/>
          <w:lang w:val="de-DE"/>
        </w:rPr>
        <w:t>RP-222110</w:t>
      </w:r>
    </w:p>
    <w:p w14:paraId="5001C42C" w14:textId="66A2805E" w:rsidR="006B0EF6" w:rsidRDefault="001458F9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1458F9">
        <w:rPr>
          <w:b/>
          <w:noProof/>
          <w:color w:val="000000"/>
          <w:sz w:val="24"/>
        </w:rPr>
        <w:t>Electronic Meeting, September 12-16, 2022</w:t>
      </w:r>
      <w:r w:rsidR="006B0EF6">
        <w:rPr>
          <w:b/>
          <w:noProof/>
          <w:color w:val="000000"/>
          <w:sz w:val="24"/>
        </w:rPr>
        <w:t xml:space="preserve">                                    </w:t>
      </w:r>
      <w:r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</w:rPr>
        <w:t>(revision of RP-22</w:t>
      </w:r>
      <w:r w:rsidR="00180B78">
        <w:rPr>
          <w:b/>
          <w:noProof/>
        </w:rPr>
        <w:t>1352</w:t>
      </w:r>
      <w:r w:rsidR="006B0EF6"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6E25FB7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 w:rsidRPr="001458F9">
        <w:rPr>
          <w:rFonts w:ascii="Arial" w:eastAsia="Batang" w:hAnsi="Arial"/>
          <w:b/>
          <w:lang w:eastAsia="zh-CN"/>
        </w:rPr>
        <w:t>9.2.</w:t>
      </w:r>
      <w:r w:rsidR="006B0EF6" w:rsidRPr="001458F9">
        <w:rPr>
          <w:rFonts w:ascii="Arial" w:eastAsia="Batang" w:hAnsi="Arial"/>
          <w:b/>
          <w:lang w:eastAsia="zh-CN"/>
        </w:rPr>
        <w:t>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60D27C9F" w:rsidR="004D134C" w:rsidRDefault="00412049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Yankun Li</w:t>
      </w:r>
      <w:r w:rsidR="004D134C">
        <w:rPr>
          <w:lang w:eastAsia="ko-KR"/>
        </w:rPr>
        <w:t xml:space="preserve">, Samsung, </w:t>
      </w:r>
      <w:hyperlink r:id="rId12" w:history="1">
        <w:r>
          <w:rPr>
            <w:rStyle w:val="a9"/>
            <w:lang w:eastAsia="ko-KR"/>
          </w:rPr>
          <w:t>yankun.li@samsung.com</w:t>
        </w:r>
      </w:hyperlink>
      <w:r w:rsidR="004D134C"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180B78" w:rsidRPr="00231553" w14:paraId="053DEBD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3CD180" w14:textId="411E5A20" w:rsidR="00180B78" w:rsidRDefault="00180B78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DISH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8464C" w14:textId="77777777" w:rsidR="00E33ED1" w:rsidRDefault="00E33ED1">
      <w:r>
        <w:separator/>
      </w:r>
    </w:p>
  </w:endnote>
  <w:endnote w:type="continuationSeparator" w:id="0">
    <w:p w14:paraId="57A435F3" w14:textId="77777777" w:rsidR="00E33ED1" w:rsidRDefault="00E3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83C0B" w14:textId="77777777" w:rsidR="00E33ED1" w:rsidRDefault="00E33ED1">
      <w:r>
        <w:separator/>
      </w:r>
    </w:p>
  </w:footnote>
  <w:footnote w:type="continuationSeparator" w:id="0">
    <w:p w14:paraId="117C0B8B" w14:textId="77777777" w:rsidR="00E33ED1" w:rsidRDefault="00E33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3C2A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58F9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0B78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D7E75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D724F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2E56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770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3ED1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47B3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CMCC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91</cp:revision>
  <cp:lastPrinted>2000-02-29T03:31:00Z</cp:lastPrinted>
  <dcterms:created xsi:type="dcterms:W3CDTF">2021-10-29T12:41:00Z</dcterms:created>
  <dcterms:modified xsi:type="dcterms:W3CDTF">2022-09-02T04:01:00Z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